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1E05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Katherine RYNGGOT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EE9704B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Kirkby by Bolingbroke, Lincolnshire.</w:t>
      </w:r>
    </w:p>
    <w:p w14:paraId="6C85DC36" w14:textId="77777777" w:rsidR="004D6816" w:rsidRDefault="004D6816" w:rsidP="004D6816">
      <w:pPr>
        <w:pStyle w:val="NoSpacing"/>
        <w:rPr>
          <w:rFonts w:cs="Times New Roman"/>
          <w:szCs w:val="24"/>
        </w:rPr>
      </w:pPr>
    </w:p>
    <w:p w14:paraId="665E0431" w14:textId="77777777" w:rsidR="004D6816" w:rsidRDefault="004D6816" w:rsidP="004D6816">
      <w:pPr>
        <w:pStyle w:val="NoSpacing"/>
        <w:rPr>
          <w:rFonts w:cs="Times New Roman"/>
          <w:szCs w:val="24"/>
        </w:rPr>
      </w:pPr>
    </w:p>
    <w:p w14:paraId="3FD3C051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Robert(q.v.).</w:t>
      </w:r>
    </w:p>
    <w:p w14:paraId="3985A836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792EFB7" w14:textId="77777777" w:rsidR="004D6816" w:rsidRDefault="004D6816" w:rsidP="004D6816">
      <w:pPr>
        <w:pStyle w:val="NoSpacing"/>
        <w:rPr>
          <w:rFonts w:cs="Times New Roman"/>
          <w:szCs w:val="24"/>
        </w:rPr>
      </w:pPr>
    </w:p>
    <w:p w14:paraId="3B031FFD" w14:textId="77777777" w:rsidR="004D6816" w:rsidRDefault="004D6816" w:rsidP="004D6816">
      <w:pPr>
        <w:pStyle w:val="NoSpacing"/>
        <w:rPr>
          <w:rFonts w:cs="Times New Roman"/>
          <w:szCs w:val="24"/>
        </w:rPr>
      </w:pPr>
    </w:p>
    <w:p w14:paraId="01EF04F4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Roger </w:t>
      </w:r>
      <w:proofErr w:type="spellStart"/>
      <w:r>
        <w:rPr>
          <w:rFonts w:cs="Times New Roman"/>
          <w:szCs w:val="24"/>
        </w:rPr>
        <w:t>Rynggot</w:t>
      </w:r>
      <w:proofErr w:type="spellEnd"/>
      <w:r>
        <w:rPr>
          <w:rFonts w:cs="Times New Roman"/>
          <w:szCs w:val="24"/>
        </w:rPr>
        <w:t>(q.v.) brought a plaint of trespass and taking against them.</w:t>
      </w:r>
    </w:p>
    <w:p w14:paraId="499DC887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4522AC40" w14:textId="77777777" w:rsidR="004D6816" w:rsidRDefault="004D6816" w:rsidP="004D6816">
      <w:pPr>
        <w:pStyle w:val="NoSpacing"/>
        <w:rPr>
          <w:rFonts w:cs="Times New Roman"/>
          <w:szCs w:val="24"/>
        </w:rPr>
      </w:pPr>
    </w:p>
    <w:p w14:paraId="5E36EF7C" w14:textId="77777777" w:rsidR="004D6816" w:rsidRDefault="004D6816" w:rsidP="004D6816">
      <w:pPr>
        <w:pStyle w:val="NoSpacing"/>
        <w:rPr>
          <w:rFonts w:cs="Times New Roman"/>
          <w:szCs w:val="24"/>
        </w:rPr>
      </w:pPr>
    </w:p>
    <w:p w14:paraId="7C8E58E3" w14:textId="77777777" w:rsidR="004D6816" w:rsidRDefault="004D6816" w:rsidP="004D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2024</w:t>
      </w:r>
    </w:p>
    <w:p w14:paraId="238C9E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FE2BD" w14:textId="77777777" w:rsidR="004D6816" w:rsidRDefault="004D6816" w:rsidP="009139A6">
      <w:r>
        <w:separator/>
      </w:r>
    </w:p>
  </w:endnote>
  <w:endnote w:type="continuationSeparator" w:id="0">
    <w:p w14:paraId="1E8D7868" w14:textId="77777777" w:rsidR="004D6816" w:rsidRDefault="004D68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0D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200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F1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7ABA" w14:textId="77777777" w:rsidR="004D6816" w:rsidRDefault="004D6816" w:rsidP="009139A6">
      <w:r>
        <w:separator/>
      </w:r>
    </w:p>
  </w:footnote>
  <w:footnote w:type="continuationSeparator" w:id="0">
    <w:p w14:paraId="0FC4C8F1" w14:textId="77777777" w:rsidR="004D6816" w:rsidRDefault="004D68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8D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C31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FB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16"/>
    <w:rsid w:val="000666E0"/>
    <w:rsid w:val="002510B7"/>
    <w:rsid w:val="00270799"/>
    <w:rsid w:val="004D681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87F86"/>
  <w15:chartTrackingRefBased/>
  <w15:docId w15:val="{0AD93766-E5DC-437C-906F-3DA420951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68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2024-04-07T20:02:00Z</dcterms:created>
  <dcterms:modified xsi:type="dcterms:W3CDTF">2024-04-07T20:02:00Z</dcterms:modified>
</cp:coreProperties>
</file>